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DA" w:rsidRDefault="005802DA" w:rsidP="001838AA">
      <w:pPr>
        <w:ind w:right="-82"/>
        <w:jc w:val="right"/>
      </w:pPr>
      <w:r>
        <w:t>Приложение 10</w:t>
      </w:r>
    </w:p>
    <w:p w:rsidR="005802DA" w:rsidRDefault="005802DA" w:rsidP="001838AA">
      <w:pPr>
        <w:ind w:right="-82"/>
        <w:jc w:val="right"/>
      </w:pPr>
      <w:r>
        <w:t xml:space="preserve"> </w:t>
      </w:r>
    </w:p>
    <w:p w:rsidR="005802DA" w:rsidRDefault="005802DA" w:rsidP="001838AA">
      <w:pPr>
        <w:ind w:right="-82"/>
        <w:jc w:val="right"/>
      </w:pPr>
      <w:r>
        <w:t xml:space="preserve">к решению Думы </w:t>
      </w:r>
    </w:p>
    <w:p w:rsidR="005802DA" w:rsidRDefault="005802DA" w:rsidP="001838AA">
      <w:pPr>
        <w:ind w:right="-82"/>
        <w:jc w:val="right"/>
      </w:pPr>
      <w:r>
        <w:t xml:space="preserve"> Краснополянского сельского поселения</w:t>
      </w:r>
    </w:p>
    <w:p w:rsidR="005802DA" w:rsidRDefault="005802DA" w:rsidP="001838AA">
      <w:pPr>
        <w:ind w:right="-82"/>
        <w:jc w:val="right"/>
      </w:pPr>
      <w:r>
        <w:t>№ 000 от 00   декабря 2016 года «О бюджете муниципального</w:t>
      </w:r>
    </w:p>
    <w:p w:rsidR="005802DA" w:rsidRDefault="005802DA" w:rsidP="001838AA">
      <w:pPr>
        <w:ind w:right="-82"/>
        <w:jc w:val="right"/>
      </w:pPr>
      <w:r>
        <w:t>образования Краснополянское сельское поселение</w:t>
      </w:r>
    </w:p>
    <w:p w:rsidR="005802DA" w:rsidRDefault="005802DA" w:rsidP="00FF2ED0">
      <w:pPr>
        <w:ind w:right="-82"/>
        <w:jc w:val="right"/>
      </w:pPr>
      <w:r>
        <w:t xml:space="preserve"> на 2017 год и плановый период 2018 и 2019 годов»</w:t>
      </w:r>
    </w:p>
    <w:p w:rsidR="005802DA" w:rsidRDefault="005802DA" w:rsidP="001838AA">
      <w:pPr>
        <w:pStyle w:val="Heading7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Распределение бюджетных ассигнований на реализацию муниципальных  программ на 2018 и 2019 годы</w:t>
      </w:r>
    </w:p>
    <w:p w:rsidR="005802DA" w:rsidRDefault="005802DA" w:rsidP="001838AA"/>
    <w:tbl>
      <w:tblPr>
        <w:tblW w:w="95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5562"/>
        <w:gridCol w:w="1707"/>
        <w:gridCol w:w="916"/>
        <w:gridCol w:w="916"/>
      </w:tblGrid>
      <w:tr w:rsidR="005802DA">
        <w:tc>
          <w:tcPr>
            <w:tcW w:w="468" w:type="dxa"/>
            <w:vMerge w:val="restart"/>
          </w:tcPr>
          <w:p w:rsidR="005802DA" w:rsidRDefault="005802DA" w:rsidP="00843761">
            <w:r>
              <w:t>№ пп</w:t>
            </w:r>
          </w:p>
        </w:tc>
        <w:tc>
          <w:tcPr>
            <w:tcW w:w="5591" w:type="dxa"/>
            <w:vMerge w:val="restart"/>
          </w:tcPr>
          <w:p w:rsidR="005802DA" w:rsidRDefault="005802DA">
            <w:pPr>
              <w:jc w:val="center"/>
            </w:pPr>
            <w:r>
              <w:t>Показатели</w:t>
            </w:r>
          </w:p>
          <w:p w:rsidR="005802DA" w:rsidRDefault="005802DA" w:rsidP="00D40788">
            <w:pPr>
              <w:jc w:val="center"/>
            </w:pPr>
          </w:p>
        </w:tc>
        <w:tc>
          <w:tcPr>
            <w:tcW w:w="1714" w:type="dxa"/>
            <w:vMerge w:val="restart"/>
          </w:tcPr>
          <w:p w:rsidR="005802DA" w:rsidRDefault="005802DA" w:rsidP="00444A6C">
            <w:r>
              <w:t>Целевая статья</w:t>
            </w:r>
          </w:p>
        </w:tc>
        <w:tc>
          <w:tcPr>
            <w:tcW w:w="1796" w:type="dxa"/>
            <w:gridSpan w:val="2"/>
          </w:tcPr>
          <w:p w:rsidR="005802DA" w:rsidRDefault="005802DA" w:rsidP="007424E5">
            <w:pPr>
              <w:jc w:val="center"/>
            </w:pPr>
            <w:r>
              <w:t>Сумма тыс.руб</w:t>
            </w:r>
          </w:p>
        </w:tc>
      </w:tr>
      <w:tr w:rsidR="005802DA">
        <w:tc>
          <w:tcPr>
            <w:tcW w:w="468" w:type="dxa"/>
            <w:vMerge/>
          </w:tcPr>
          <w:p w:rsidR="005802DA" w:rsidRDefault="005802DA"/>
        </w:tc>
        <w:tc>
          <w:tcPr>
            <w:tcW w:w="5591" w:type="dxa"/>
            <w:vMerge/>
          </w:tcPr>
          <w:p w:rsidR="005802DA" w:rsidRDefault="005802DA">
            <w:pPr>
              <w:jc w:val="center"/>
            </w:pPr>
          </w:p>
        </w:tc>
        <w:tc>
          <w:tcPr>
            <w:tcW w:w="1714" w:type="dxa"/>
            <w:vMerge/>
          </w:tcPr>
          <w:p w:rsidR="005802DA" w:rsidRDefault="005802DA"/>
        </w:tc>
        <w:tc>
          <w:tcPr>
            <w:tcW w:w="903" w:type="dxa"/>
          </w:tcPr>
          <w:p w:rsidR="005802DA" w:rsidRDefault="005802DA" w:rsidP="00587C11">
            <w:pPr>
              <w:jc w:val="center"/>
            </w:pPr>
            <w:r>
              <w:t>2018 год</w:t>
            </w:r>
          </w:p>
        </w:tc>
        <w:tc>
          <w:tcPr>
            <w:tcW w:w="893" w:type="dxa"/>
          </w:tcPr>
          <w:p w:rsidR="005802DA" w:rsidRDefault="005802DA" w:rsidP="00587C11">
            <w:pPr>
              <w:jc w:val="center"/>
            </w:pPr>
            <w:r>
              <w:t>2019 год</w:t>
            </w:r>
          </w:p>
        </w:tc>
      </w:tr>
      <w:tr w:rsidR="005802DA">
        <w:tc>
          <w:tcPr>
            <w:tcW w:w="468" w:type="dxa"/>
          </w:tcPr>
          <w:p w:rsidR="005802DA" w:rsidRDefault="005802DA">
            <w:pPr>
              <w:jc w:val="center"/>
            </w:pPr>
            <w:r>
              <w:t>1</w:t>
            </w:r>
          </w:p>
        </w:tc>
        <w:tc>
          <w:tcPr>
            <w:tcW w:w="5591" w:type="dxa"/>
          </w:tcPr>
          <w:p w:rsidR="005802DA" w:rsidRDefault="005802DA">
            <w:pPr>
              <w:jc w:val="center"/>
            </w:pPr>
            <w:r>
              <w:t>2</w:t>
            </w:r>
          </w:p>
        </w:tc>
        <w:tc>
          <w:tcPr>
            <w:tcW w:w="1714" w:type="dxa"/>
          </w:tcPr>
          <w:p w:rsidR="005802DA" w:rsidRDefault="005802DA">
            <w:pPr>
              <w:jc w:val="center"/>
            </w:pPr>
            <w:r>
              <w:t>3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4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5</w:t>
            </w:r>
          </w:p>
        </w:tc>
      </w:tr>
      <w:tr w:rsidR="005802DA">
        <w:tc>
          <w:tcPr>
            <w:tcW w:w="468" w:type="dxa"/>
          </w:tcPr>
          <w:p w:rsidR="005802DA" w:rsidRDefault="005802DA">
            <w:pPr>
              <w:jc w:val="center"/>
            </w:pPr>
            <w:r>
              <w:t>1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  <w:rPr>
                <w:b/>
                <w:bCs/>
              </w:rPr>
            </w:pPr>
            <w:r w:rsidRPr="00BD0F00">
              <w:rPr>
                <w:b/>
                <w:bCs/>
              </w:rPr>
              <w:t>Муниципальная программа «Социально-экономическое развитие Краснополянского сельского поселения» на 2015-2020 годы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  <w:rPr>
                <w:b/>
                <w:bCs/>
              </w:rPr>
            </w:pPr>
            <w:r w:rsidRPr="00BD0F00">
              <w:rPr>
                <w:b/>
                <w:bCs/>
              </w:rPr>
              <w:t>06 0 00 00000</w:t>
            </w:r>
          </w:p>
        </w:tc>
        <w:tc>
          <w:tcPr>
            <w:tcW w:w="903" w:type="dxa"/>
          </w:tcPr>
          <w:p w:rsidR="005802DA" w:rsidRPr="00BD0F00" w:rsidRDefault="005802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48 187,7</w:t>
            </w:r>
          </w:p>
        </w:tc>
        <w:tc>
          <w:tcPr>
            <w:tcW w:w="893" w:type="dxa"/>
          </w:tcPr>
          <w:p w:rsidR="005802DA" w:rsidRPr="00BD0F00" w:rsidRDefault="005802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45534,5</w:t>
            </w:r>
          </w:p>
        </w:tc>
      </w:tr>
      <w:tr w:rsidR="005802DA">
        <w:tc>
          <w:tcPr>
            <w:tcW w:w="468" w:type="dxa"/>
          </w:tcPr>
          <w:p w:rsidR="005802DA" w:rsidRPr="00BD0F00" w:rsidRDefault="005802DA">
            <w:pPr>
              <w:jc w:val="center"/>
            </w:pPr>
            <w:r w:rsidRPr="00BD0F00">
              <w:t>2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</w:pPr>
            <w:r w:rsidRPr="00BD0F00">
              <w:t xml:space="preserve">Подпрограмма «Обеспечение безопасности жизнедеятельности населения на территории Краснополянского сельского поселения» 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</w:pPr>
            <w:r w:rsidRPr="00BD0F00">
              <w:t>06 1 00 00000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703,7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703,7</w:t>
            </w:r>
          </w:p>
        </w:tc>
      </w:tr>
      <w:tr w:rsidR="005802DA">
        <w:tc>
          <w:tcPr>
            <w:tcW w:w="468" w:type="dxa"/>
          </w:tcPr>
          <w:p w:rsidR="005802DA" w:rsidRPr="00BD0F00" w:rsidRDefault="005802DA">
            <w:pPr>
              <w:jc w:val="center"/>
            </w:pPr>
            <w:r w:rsidRPr="00BD0F00">
              <w:t>3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</w:pPr>
            <w:r w:rsidRPr="00BD0F00">
              <w:t xml:space="preserve">Подпрограмма «Развитие транспорта и дорожного хозяйства на территории Краснополянского сельского поселения» 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</w:pPr>
            <w:r w:rsidRPr="00BD0F00">
              <w:t>06 2 00 00000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15 592,3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15 317,5</w:t>
            </w:r>
          </w:p>
        </w:tc>
      </w:tr>
      <w:tr w:rsidR="005802DA">
        <w:tc>
          <w:tcPr>
            <w:tcW w:w="468" w:type="dxa"/>
          </w:tcPr>
          <w:p w:rsidR="005802DA" w:rsidRPr="00BD0F00" w:rsidRDefault="005802DA">
            <w:pPr>
              <w:jc w:val="center"/>
            </w:pPr>
            <w:r w:rsidRPr="00BD0F00">
              <w:t>4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</w:pPr>
            <w:r w:rsidRPr="00BD0F00">
              <w:t>Подпрограмма «Повышение эффективности управления муниципальной собственностью на территории Краснополянского сельского поселения»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</w:pPr>
            <w:r w:rsidRPr="00BD0F00">
              <w:t>06 3 00 00000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200,0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200,0</w:t>
            </w:r>
          </w:p>
        </w:tc>
      </w:tr>
      <w:tr w:rsidR="005802DA">
        <w:tc>
          <w:tcPr>
            <w:tcW w:w="468" w:type="dxa"/>
          </w:tcPr>
          <w:p w:rsidR="005802DA" w:rsidRPr="00BD0F00" w:rsidRDefault="005802DA">
            <w:pPr>
              <w:jc w:val="center"/>
            </w:pPr>
            <w:r w:rsidRPr="00BD0F00">
              <w:t>5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</w:pPr>
            <w:r w:rsidRPr="00BD0F00">
              <w:t>Подпрограмма «Развитие и поддержка малого и среднего предпринимательства, в том числе в сфере агропромышленного комплекса на территории Краснополянского сельского поселения»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</w:pPr>
            <w:r w:rsidRPr="00BD0F00">
              <w:t>06 4 00 00000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20,0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20,0</w:t>
            </w:r>
          </w:p>
        </w:tc>
      </w:tr>
      <w:tr w:rsidR="005802DA">
        <w:tc>
          <w:tcPr>
            <w:tcW w:w="468" w:type="dxa"/>
          </w:tcPr>
          <w:p w:rsidR="005802DA" w:rsidRPr="00BD0F00" w:rsidRDefault="005802DA">
            <w:pPr>
              <w:jc w:val="center"/>
            </w:pPr>
            <w:r w:rsidRPr="00BD0F00">
              <w:t>6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</w:pPr>
            <w:r w:rsidRPr="00BD0F00">
              <w:t>Подпрограмма «Развитие жилищно-коммунального хозяйства  и повышение энергетической эффективности на территории Краснополянского сельского поселения»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</w:pPr>
            <w:r w:rsidRPr="00BD0F00">
              <w:t>06 5 00 00000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6 133,8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6 727,0</w:t>
            </w:r>
          </w:p>
        </w:tc>
      </w:tr>
      <w:tr w:rsidR="005802DA">
        <w:tc>
          <w:tcPr>
            <w:tcW w:w="468" w:type="dxa"/>
          </w:tcPr>
          <w:p w:rsidR="005802DA" w:rsidRPr="00BD0F00" w:rsidRDefault="005802DA">
            <w:pPr>
              <w:jc w:val="center"/>
            </w:pPr>
            <w:r w:rsidRPr="00BD0F00">
              <w:t>7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</w:pPr>
            <w:r w:rsidRPr="00BD0F00">
              <w:t>Подпрограмма «Развитие культуры на территории Краснополянского сельского поселения»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</w:pPr>
            <w:r w:rsidRPr="00BD0F00">
              <w:t>06 6 00 00000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16 113,2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13 336,8</w:t>
            </w:r>
          </w:p>
        </w:tc>
      </w:tr>
      <w:tr w:rsidR="005802DA">
        <w:tc>
          <w:tcPr>
            <w:tcW w:w="468" w:type="dxa"/>
          </w:tcPr>
          <w:p w:rsidR="005802DA" w:rsidRPr="00BD0F00" w:rsidRDefault="005802DA">
            <w:pPr>
              <w:jc w:val="center"/>
            </w:pPr>
            <w:r w:rsidRPr="00BD0F00">
              <w:t>8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</w:pPr>
            <w:r w:rsidRPr="00BD0F00">
              <w:t>Подпрограмма «Социальная политика на территории Краснополянского сельского поселения»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</w:pPr>
            <w:r w:rsidRPr="00BD0F00">
              <w:t>06 7 00  00000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1 656,6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1 656,6</w:t>
            </w:r>
          </w:p>
        </w:tc>
      </w:tr>
      <w:tr w:rsidR="005802DA">
        <w:tc>
          <w:tcPr>
            <w:tcW w:w="468" w:type="dxa"/>
          </w:tcPr>
          <w:p w:rsidR="005802DA" w:rsidRPr="00BD0F00" w:rsidRDefault="005802DA">
            <w:pPr>
              <w:jc w:val="center"/>
            </w:pPr>
            <w:r w:rsidRPr="00BD0F00">
              <w:t>9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</w:pPr>
            <w:r w:rsidRPr="00BD0F00">
              <w:t>Подпрограмма «Развитие физической культуры и спорта на территории Краснополянского сельского поселения»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</w:pPr>
            <w:r w:rsidRPr="00BD0F00">
              <w:t>06 8 00 00000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255,7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255,7</w:t>
            </w:r>
          </w:p>
        </w:tc>
      </w:tr>
      <w:tr w:rsidR="005802DA">
        <w:tc>
          <w:tcPr>
            <w:tcW w:w="468" w:type="dxa"/>
          </w:tcPr>
          <w:p w:rsidR="005802DA" w:rsidRPr="00BD0F00" w:rsidRDefault="005802DA">
            <w:pPr>
              <w:jc w:val="center"/>
            </w:pPr>
            <w:r w:rsidRPr="00BD0F00">
              <w:t>10</w:t>
            </w:r>
          </w:p>
        </w:tc>
        <w:tc>
          <w:tcPr>
            <w:tcW w:w="5591" w:type="dxa"/>
          </w:tcPr>
          <w:p w:rsidR="005802DA" w:rsidRPr="00BD0F00" w:rsidRDefault="005802DA">
            <w:pPr>
              <w:jc w:val="both"/>
            </w:pPr>
            <w:r w:rsidRPr="00BD0F00">
              <w:t>Подпрограмма «Обеспечение реализации муниципальной программы «Социально-экономическое развитие Краснополянского сельского поселения»</w:t>
            </w:r>
          </w:p>
        </w:tc>
        <w:tc>
          <w:tcPr>
            <w:tcW w:w="1714" w:type="dxa"/>
          </w:tcPr>
          <w:p w:rsidR="005802DA" w:rsidRPr="00BD0F00" w:rsidRDefault="005802DA">
            <w:pPr>
              <w:jc w:val="center"/>
            </w:pPr>
            <w:r w:rsidRPr="00BD0F00">
              <w:t>06 9 00 00000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</w:pPr>
            <w:r>
              <w:t>7 512,4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</w:pPr>
            <w:r>
              <w:t>7 317,2</w:t>
            </w:r>
          </w:p>
        </w:tc>
      </w:tr>
      <w:tr w:rsidR="005802DA">
        <w:tc>
          <w:tcPr>
            <w:tcW w:w="468" w:type="dxa"/>
          </w:tcPr>
          <w:p w:rsidR="005802DA" w:rsidRDefault="005802DA">
            <w:pPr>
              <w:jc w:val="center"/>
              <w:rPr>
                <w:b/>
                <w:bCs/>
              </w:rPr>
            </w:pPr>
          </w:p>
        </w:tc>
        <w:tc>
          <w:tcPr>
            <w:tcW w:w="5591" w:type="dxa"/>
          </w:tcPr>
          <w:p w:rsidR="005802DA" w:rsidRDefault="005802DA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714" w:type="dxa"/>
          </w:tcPr>
          <w:p w:rsidR="005802DA" w:rsidRDefault="005802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903" w:type="dxa"/>
          </w:tcPr>
          <w:p w:rsidR="005802DA" w:rsidRDefault="005802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48 187,7</w:t>
            </w:r>
          </w:p>
        </w:tc>
        <w:tc>
          <w:tcPr>
            <w:tcW w:w="893" w:type="dxa"/>
          </w:tcPr>
          <w:p w:rsidR="005802DA" w:rsidRDefault="005802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45 534,5</w:t>
            </w:r>
          </w:p>
        </w:tc>
      </w:tr>
    </w:tbl>
    <w:p w:rsidR="005802DA" w:rsidRDefault="005802DA"/>
    <w:sectPr w:rsidR="005802DA" w:rsidSect="00760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8AA"/>
    <w:rsid w:val="000246DB"/>
    <w:rsid w:val="001838AA"/>
    <w:rsid w:val="00195194"/>
    <w:rsid w:val="00230F81"/>
    <w:rsid w:val="0024427C"/>
    <w:rsid w:val="0027142D"/>
    <w:rsid w:val="003157D7"/>
    <w:rsid w:val="00405DEA"/>
    <w:rsid w:val="00425D67"/>
    <w:rsid w:val="00431CF7"/>
    <w:rsid w:val="00444A6C"/>
    <w:rsid w:val="005802DA"/>
    <w:rsid w:val="00587C11"/>
    <w:rsid w:val="006315A9"/>
    <w:rsid w:val="006E4CB4"/>
    <w:rsid w:val="007424E5"/>
    <w:rsid w:val="00760C50"/>
    <w:rsid w:val="00843761"/>
    <w:rsid w:val="008559BE"/>
    <w:rsid w:val="008A0C36"/>
    <w:rsid w:val="009415AC"/>
    <w:rsid w:val="009577D8"/>
    <w:rsid w:val="009969E8"/>
    <w:rsid w:val="009D5300"/>
    <w:rsid w:val="00A73E47"/>
    <w:rsid w:val="00B67198"/>
    <w:rsid w:val="00BD0F00"/>
    <w:rsid w:val="00D372D3"/>
    <w:rsid w:val="00D40788"/>
    <w:rsid w:val="00DF3E87"/>
    <w:rsid w:val="00E9158E"/>
    <w:rsid w:val="00EB5E13"/>
    <w:rsid w:val="00F053B4"/>
    <w:rsid w:val="00FF2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022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1</Pages>
  <Words>291</Words>
  <Characters>1662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010bud</dc:creator>
  <cp:keywords/>
  <dc:description/>
  <cp:lastModifiedBy>011z</cp:lastModifiedBy>
  <cp:revision>12</cp:revision>
  <dcterms:created xsi:type="dcterms:W3CDTF">2016-11-02T03:35:00Z</dcterms:created>
  <dcterms:modified xsi:type="dcterms:W3CDTF">2016-11-17T05:34:00Z</dcterms:modified>
</cp:coreProperties>
</file>